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C8AF3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ELYOT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68BB7FE4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Horsham, Sussex. </w:t>
      </w:r>
      <w:proofErr w:type="spellStart"/>
      <w:r>
        <w:rPr>
          <w:rFonts w:ascii="Times New Roman" w:hAnsi="Times New Roman" w:cs="Times New Roman"/>
          <w:sz w:val="24"/>
          <w:szCs w:val="24"/>
        </w:rPr>
        <w:t>Victualler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C263214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5C2AD1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E37003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>William Donne of London, chandler(q.v.), brought a plaint of debt against him,</w:t>
      </w:r>
    </w:p>
    <w:p w14:paraId="124D0600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Lewes, Sussex(q.v.), John Fuller of Lewes(q.v.), John Gold of</w:t>
      </w:r>
    </w:p>
    <w:p w14:paraId="2FEBD87C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 and Richard Cros of Reading(q.v.).</w:t>
      </w:r>
    </w:p>
    <w:p w14:paraId="05DCE684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68404CA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B85AA7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7A8505" w14:textId="77777777" w:rsidR="00820A0F" w:rsidRDefault="00820A0F" w:rsidP="00820A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2022</w:t>
      </w:r>
    </w:p>
    <w:p w14:paraId="279344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7F1CA" w14:textId="77777777" w:rsidR="00820A0F" w:rsidRDefault="00820A0F" w:rsidP="009139A6">
      <w:r>
        <w:separator/>
      </w:r>
    </w:p>
  </w:endnote>
  <w:endnote w:type="continuationSeparator" w:id="0">
    <w:p w14:paraId="6321EBEC" w14:textId="77777777" w:rsidR="00820A0F" w:rsidRDefault="00820A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488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849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FB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801CC" w14:textId="77777777" w:rsidR="00820A0F" w:rsidRDefault="00820A0F" w:rsidP="009139A6">
      <w:r>
        <w:separator/>
      </w:r>
    </w:p>
  </w:footnote>
  <w:footnote w:type="continuationSeparator" w:id="0">
    <w:p w14:paraId="640618D3" w14:textId="77777777" w:rsidR="00820A0F" w:rsidRDefault="00820A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BD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6C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AF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A0F"/>
    <w:rsid w:val="000666E0"/>
    <w:rsid w:val="002510B7"/>
    <w:rsid w:val="005C130B"/>
    <w:rsid w:val="00820A0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804C2"/>
  <w15:chartTrackingRefBased/>
  <w15:docId w15:val="{AE1827DF-7374-44A1-936F-173F610E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0A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2022-07-10T18:16:00Z</dcterms:created>
  <dcterms:modified xsi:type="dcterms:W3CDTF">2022-07-10T18:19:00Z</dcterms:modified>
</cp:coreProperties>
</file>